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EEC" w14:textId="1F1C9BB1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8F9887" w14:textId="79EC0C72" w:rsidR="00CA309E" w:rsidRPr="003D38A3" w:rsidRDefault="00CA309E" w:rsidP="003D38A3">
                            <w:pPr>
                              <w:pStyle w:val="CourseContainedHeader"/>
                            </w:pPr>
                            <w:r>
                              <w:t>Scale Marking &amp; Final Finishing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408F9887" w14:textId="79EC0C72" w:rsidR="00CA309E" w:rsidRPr="003D38A3" w:rsidRDefault="00CA309E" w:rsidP="003D38A3">
                      <w:pPr>
                        <w:pStyle w:val="CourseContainedHeader"/>
                      </w:pPr>
                      <w:r>
                        <w:t>Scale Marking &amp; Final Finishing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74DF8F8A" w:rsidR="003D38A3" w:rsidRPr="003D38A3" w:rsidRDefault="00240E8E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9013C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4.</w:t>
                            </w:r>
                            <w:r w:rsidR="00CA309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6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74DF8F8A" w:rsidR="003D38A3" w:rsidRPr="003D38A3" w:rsidRDefault="00240E8E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9013C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4.</w:t>
                      </w:r>
                      <w:r w:rsidR="00CA309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0C7F26C" w14:textId="77777777" w:rsidR="00482039" w:rsidRDefault="00482039" w:rsidP="00A3115D"/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3211"/>
        <w:gridCol w:w="3211"/>
        <w:gridCol w:w="3212"/>
      </w:tblGrid>
      <w:tr w:rsidR="00B71847" w:rsidRPr="000A0E77" w14:paraId="2B75A497" w14:textId="74A59B69" w:rsidTr="00B718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C298B2" w14:textId="5DC7F996" w:rsidR="00B71847" w:rsidRPr="000A0E77" w:rsidRDefault="00B71847" w:rsidP="00301451">
            <w:pPr>
              <w:pStyle w:val="TableHeadings"/>
            </w:pPr>
            <w:r>
              <w:t>Student Name</w:t>
            </w:r>
          </w:p>
        </w:tc>
        <w:tc>
          <w:tcPr>
            <w:tcW w:w="32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010F286F" w:rsidR="00B71847" w:rsidRPr="000A0E77" w:rsidRDefault="00B71847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32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DB049F0" w14:textId="23E35F2A" w:rsidR="00B71847" w:rsidRDefault="00B71847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Class</w:t>
            </w:r>
          </w:p>
        </w:tc>
      </w:tr>
      <w:tr w:rsidR="00B71847" w:rsidRPr="000A0E77" w14:paraId="2A2C2CEE" w14:textId="2AF2C7AD" w:rsidTr="00B718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380507" w14:textId="4C0E61B4" w:rsidR="00B71847" w:rsidRPr="000A0E77" w:rsidRDefault="00B71847" w:rsidP="00C30650">
            <w:pPr>
              <w:pStyle w:val="TableRows"/>
            </w:pPr>
          </w:p>
        </w:tc>
        <w:tc>
          <w:tcPr>
            <w:tcW w:w="32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5022AEC" w14:textId="6DEB9D2B" w:rsidR="00B71847" w:rsidRPr="000A0E77" w:rsidRDefault="00B71847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12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CF10CA2" w14:textId="77777777" w:rsidR="00B71847" w:rsidRPr="000A0E77" w:rsidRDefault="00B71847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7AF0E40" w14:textId="77777777" w:rsidR="00493844" w:rsidRDefault="00493844" w:rsidP="00A3115D"/>
    <w:p w14:paraId="3AF52880" w14:textId="77777777" w:rsidR="00493844" w:rsidRDefault="00493844" w:rsidP="00A3115D"/>
    <w:p w14:paraId="7D4FBC92" w14:textId="2BEE3B57" w:rsidR="00B26449" w:rsidRDefault="00141640" w:rsidP="00141640">
      <w:pPr>
        <w:pStyle w:val="Heading4"/>
        <w:numPr>
          <w:ilvl w:val="0"/>
          <w:numId w:val="0"/>
        </w:numPr>
        <w:ind w:left="284" w:hanging="284"/>
      </w:pPr>
      <w:r>
        <w:t>Instructions</w:t>
      </w:r>
    </w:p>
    <w:p w14:paraId="2F4947B9" w14:textId="6E85215A" w:rsidR="000456D4" w:rsidRDefault="00CA309E" w:rsidP="00141640">
      <w:pPr>
        <w:rPr>
          <w:lang w:eastAsia="en-AU"/>
        </w:rPr>
      </w:pPr>
      <w:r>
        <w:rPr>
          <w:lang w:eastAsia="en-AU"/>
        </w:rPr>
        <w:t>You will use layout tools to mark a readable and evenly spaced scale along the chamfered edge of your drill gauge</w:t>
      </w:r>
      <w:r w:rsidR="000456D4">
        <w:rPr>
          <w:lang w:eastAsia="en-AU"/>
        </w:rPr>
        <w:t>.</w:t>
      </w:r>
      <w:r>
        <w:rPr>
          <w:lang w:eastAsia="en-AU"/>
        </w:rPr>
        <w:t xml:space="preserve"> You will also perform final deburring to ensure your piece is safe, accurate, and QA-ready.</w:t>
      </w:r>
    </w:p>
    <w:p w14:paraId="0FC70D91" w14:textId="77777777" w:rsidR="00CA309E" w:rsidRDefault="00CA309E" w:rsidP="00141640">
      <w:pPr>
        <w:rPr>
          <w:lang w:eastAsia="en-AU"/>
        </w:rPr>
      </w:pPr>
    </w:p>
    <w:p w14:paraId="1CE7BF0F" w14:textId="52ADA8AA" w:rsidR="00CA309E" w:rsidRDefault="00CA309E" w:rsidP="00141640">
      <w:pPr>
        <w:rPr>
          <w:lang w:eastAsia="en-AU"/>
        </w:rPr>
      </w:pPr>
      <w:r>
        <w:rPr>
          <w:lang w:eastAsia="en-AU"/>
        </w:rPr>
        <w:t>Use this worksheet to track your layout method, reflect on accuracy, and prepare for teacher or peer review.</w:t>
      </w:r>
    </w:p>
    <w:p w14:paraId="5E0E4129" w14:textId="77777777" w:rsidR="005D44F7" w:rsidRDefault="005D44F7" w:rsidP="00141640">
      <w:pPr>
        <w:rPr>
          <w:lang w:eastAsia="en-AU"/>
        </w:rPr>
      </w:pPr>
    </w:p>
    <w:p w14:paraId="0B0E7DC7" w14:textId="34CBAEB8" w:rsidR="006A72B3" w:rsidRPr="001721F2" w:rsidRDefault="00B83531" w:rsidP="001721F2">
      <w:pPr>
        <w:pStyle w:val="Heading4"/>
        <w:numPr>
          <w:ilvl w:val="0"/>
          <w:numId w:val="0"/>
        </w:numPr>
        <w:ind w:left="284" w:hanging="284"/>
      </w:pPr>
      <w:r>
        <w:t xml:space="preserve">Section 1 </w:t>
      </w:r>
      <w:r w:rsidR="00484E88">
        <w:t>–</w:t>
      </w:r>
      <w:r>
        <w:t xml:space="preserve"> </w:t>
      </w:r>
      <w:r w:rsidR="00CA309E">
        <w:t>Marking Summary</w:t>
      </w:r>
    </w:p>
    <w:p w14:paraId="09D415BC" w14:textId="6D9439C9" w:rsidR="00CA6CF4" w:rsidRPr="006A72B3" w:rsidRDefault="001721F2" w:rsidP="00CA6CF4">
      <w:pPr>
        <w:rPr>
          <w:b/>
          <w:bCs/>
          <w:lang w:eastAsia="en-AU"/>
        </w:rPr>
      </w:pPr>
      <w:r>
        <w:rPr>
          <w:b/>
          <w:bCs/>
          <w:lang w:eastAsia="en-AU"/>
        </w:rPr>
        <w:t xml:space="preserve">What </w:t>
      </w:r>
      <w:r w:rsidR="000456D4">
        <w:rPr>
          <w:b/>
          <w:bCs/>
          <w:lang w:eastAsia="en-AU"/>
        </w:rPr>
        <w:t xml:space="preserve">tool(s) did you use to </w:t>
      </w:r>
      <w:r w:rsidR="00CA309E">
        <w:rPr>
          <w:b/>
          <w:bCs/>
          <w:lang w:eastAsia="en-AU"/>
        </w:rPr>
        <w:t>mark the scale</w:t>
      </w:r>
      <w:r w:rsidR="000456D4">
        <w:rPr>
          <w:b/>
          <w:bCs/>
          <w:lang w:eastAsia="en-AU"/>
        </w:rPr>
        <w:t>?</w:t>
      </w:r>
    </w:p>
    <w:p w14:paraId="28528CB0" w14:textId="6F4DDC34" w:rsidR="00CA6CF4" w:rsidRPr="00D14D0E" w:rsidRDefault="009255C6" w:rsidP="00CA6CF4">
      <w:pPr>
        <w:pStyle w:val="ListParagraph"/>
        <w:ind w:left="284"/>
        <w:rPr>
          <w:sz w:val="28"/>
          <w:szCs w:val="28"/>
        </w:rPr>
      </w:pPr>
      <w:sdt>
        <w:sdtPr>
          <w:rPr>
            <w:sz w:val="28"/>
            <w:szCs w:val="28"/>
          </w:rPr>
          <w:id w:val="-207464597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CA6CF4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A6CF4" w:rsidRPr="00D14D0E">
        <w:t xml:space="preserve"> </w:t>
      </w:r>
      <w:r w:rsidR="00CA309E">
        <w:t>Scriber</w:t>
      </w:r>
    </w:p>
    <w:p w14:paraId="01EC090B" w14:textId="0F491DF6" w:rsidR="00CA6CF4" w:rsidRPr="00D14D0E" w:rsidRDefault="009255C6" w:rsidP="00CA6CF4">
      <w:pPr>
        <w:pStyle w:val="ListParagraph"/>
        <w:ind w:left="284"/>
      </w:pPr>
      <w:sdt>
        <w:sdtPr>
          <w:rPr>
            <w:sz w:val="28"/>
            <w:szCs w:val="28"/>
          </w:rPr>
          <w:id w:val="-826124342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223A2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A6CF4" w:rsidRPr="00D14D0E">
        <w:t xml:space="preserve"> </w:t>
      </w:r>
      <w:r w:rsidR="00D83BFB">
        <w:t>Vernier h</w:t>
      </w:r>
      <w:r w:rsidR="00CA309E">
        <w:t>eight gauge</w:t>
      </w:r>
    </w:p>
    <w:p w14:paraId="57239AF3" w14:textId="77BEE503" w:rsidR="00CA6CF4" w:rsidRPr="00D14D0E" w:rsidRDefault="009255C6" w:rsidP="00CA6CF4">
      <w:pPr>
        <w:pStyle w:val="ListParagraph"/>
        <w:ind w:left="284"/>
        <w:rPr>
          <w:sz w:val="28"/>
          <w:szCs w:val="28"/>
        </w:rPr>
      </w:pPr>
      <w:sdt>
        <w:sdtPr>
          <w:rPr>
            <w:sz w:val="28"/>
            <w:szCs w:val="28"/>
          </w:rPr>
          <w:id w:val="1120336623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CA6CF4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A6CF4" w:rsidRPr="00D14D0E">
        <w:t xml:space="preserve"> </w:t>
      </w:r>
      <w:r w:rsidR="00D83BFB">
        <w:t>Steel rule</w:t>
      </w:r>
      <w:r w:rsidR="00CA6CF4" w:rsidRPr="00D14D0E">
        <w:rPr>
          <w:sz w:val="28"/>
          <w:szCs w:val="28"/>
        </w:rPr>
        <w:t xml:space="preserve">        </w:t>
      </w:r>
    </w:p>
    <w:p w14:paraId="37FB4FA9" w14:textId="5D43370B" w:rsidR="00876B68" w:rsidRPr="00D14D0E" w:rsidRDefault="009255C6" w:rsidP="000456D4">
      <w:pPr>
        <w:pStyle w:val="ListParagraph"/>
        <w:ind w:left="284"/>
      </w:pPr>
      <w:sdt>
        <w:sdtPr>
          <w:rPr>
            <w:sz w:val="28"/>
            <w:szCs w:val="28"/>
          </w:rPr>
          <w:id w:val="149185664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CA6CF4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A6CF4" w:rsidRPr="00D14D0E">
        <w:t xml:space="preserve"> </w:t>
      </w:r>
      <w:r w:rsidR="000456D4">
        <w:t>Other:__________________________________</w:t>
      </w:r>
    </w:p>
    <w:p w14:paraId="626A5F94" w14:textId="304978C9" w:rsidR="006A72B3" w:rsidRPr="006A72B3" w:rsidRDefault="00D83BFB" w:rsidP="00E5074B">
      <w:pPr>
        <w:spacing w:line="480" w:lineRule="auto"/>
        <w:rPr>
          <w:b/>
          <w:bCs/>
          <w:lang w:eastAsia="en-AU"/>
        </w:rPr>
      </w:pPr>
      <w:r>
        <w:rPr>
          <w:b/>
          <w:bCs/>
          <w:lang w:eastAsia="en-AU"/>
        </w:rPr>
        <w:t>Describe your marking process or setup:</w:t>
      </w:r>
    </w:p>
    <w:p w14:paraId="6C0EBF12" w14:textId="05AEFA02" w:rsidR="00460086" w:rsidRDefault="00E72134" w:rsidP="00E5074B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9051C7C" w14:textId="6B7FBDBB" w:rsidR="00940736" w:rsidRPr="006A72B3" w:rsidRDefault="00940736" w:rsidP="00940736">
      <w:pPr>
        <w:rPr>
          <w:b/>
          <w:bCs/>
          <w:lang w:eastAsia="en-AU"/>
        </w:rPr>
      </w:pPr>
      <w:r>
        <w:rPr>
          <w:b/>
          <w:bCs/>
          <w:lang w:eastAsia="en-AU"/>
        </w:rPr>
        <w:t>Did you mark onto the chamfered surface directly?</w:t>
      </w:r>
    </w:p>
    <w:p w14:paraId="74226D40" w14:textId="7873D26E" w:rsidR="00940736" w:rsidRPr="00D14D0E" w:rsidRDefault="009255C6" w:rsidP="00940736">
      <w:pPr>
        <w:pStyle w:val="ListParagraph"/>
        <w:ind w:left="284"/>
        <w:rPr>
          <w:sz w:val="28"/>
          <w:szCs w:val="28"/>
        </w:rPr>
      </w:pPr>
      <w:sdt>
        <w:sdtPr>
          <w:rPr>
            <w:sz w:val="28"/>
            <w:szCs w:val="28"/>
          </w:rPr>
          <w:id w:val="353689308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940736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940736" w:rsidRPr="00D14D0E">
        <w:t xml:space="preserve"> </w:t>
      </w:r>
      <w:r w:rsidR="00940736">
        <w:t>Yes</w:t>
      </w:r>
    </w:p>
    <w:p w14:paraId="67C636E5" w14:textId="0014D2BA" w:rsidR="00940736" w:rsidRDefault="009255C6" w:rsidP="00940736">
      <w:pPr>
        <w:pStyle w:val="ListParagraph"/>
        <w:ind w:left="284"/>
      </w:pPr>
      <w:sdt>
        <w:sdtPr>
          <w:rPr>
            <w:sz w:val="28"/>
            <w:szCs w:val="28"/>
          </w:rPr>
          <w:id w:val="-11845415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94073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940736" w:rsidRPr="00D14D0E">
        <w:t xml:space="preserve"> </w:t>
      </w:r>
      <w:r w:rsidR="00940736">
        <w:t>No – explain:</w:t>
      </w:r>
    </w:p>
    <w:p w14:paraId="1DDE1191" w14:textId="55373DC7" w:rsidR="00940736" w:rsidRPr="00D14D0E" w:rsidRDefault="00940736" w:rsidP="00940736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</w:t>
      </w:r>
    </w:p>
    <w:p w14:paraId="1B236930" w14:textId="77777777" w:rsidR="00B223A2" w:rsidRDefault="00B223A2" w:rsidP="007E1A7D">
      <w:pPr>
        <w:pStyle w:val="Heading4"/>
        <w:numPr>
          <w:ilvl w:val="0"/>
          <w:numId w:val="0"/>
        </w:numPr>
        <w:ind w:left="284" w:hanging="284"/>
      </w:pPr>
    </w:p>
    <w:p w14:paraId="3DD5782D" w14:textId="4D94C8AC" w:rsidR="007E1A7D" w:rsidRPr="001721F2" w:rsidRDefault="007E1A7D" w:rsidP="007E1A7D">
      <w:pPr>
        <w:pStyle w:val="Heading4"/>
        <w:numPr>
          <w:ilvl w:val="0"/>
          <w:numId w:val="0"/>
        </w:numPr>
        <w:ind w:left="284" w:hanging="284"/>
      </w:pPr>
      <w:r>
        <w:t xml:space="preserve">Section 2 – </w:t>
      </w:r>
      <w:r w:rsidR="00FE6BB0">
        <w:t>Scale Line Quality</w:t>
      </w:r>
    </w:p>
    <w:p w14:paraId="417038BB" w14:textId="5087B5BD" w:rsidR="007E1A7D" w:rsidRDefault="0052086D" w:rsidP="007E1A7D">
      <w:pPr>
        <w:rPr>
          <w:b/>
          <w:bCs/>
          <w:lang w:eastAsia="en-AU"/>
        </w:rPr>
      </w:pPr>
      <w:r>
        <w:rPr>
          <w:b/>
          <w:bCs/>
          <w:lang w:eastAsia="en-AU"/>
        </w:rPr>
        <w:t>How many scale lines did you mark today?</w:t>
      </w:r>
    </w:p>
    <w:p w14:paraId="24C02C04" w14:textId="76C927ED" w:rsidR="006F6457" w:rsidRPr="003E3281" w:rsidRDefault="0052086D" w:rsidP="007E1A7D">
      <w:pPr>
        <w:rPr>
          <w:lang w:eastAsia="en-AU"/>
        </w:rPr>
      </w:pPr>
      <w:r w:rsidRPr="003E3281">
        <w:rPr>
          <w:lang w:eastAsia="en-AU"/>
        </w:rPr>
        <w:t>_______________________________________________________________________________________</w:t>
      </w:r>
    </w:p>
    <w:p w14:paraId="0F893D73" w14:textId="7C08E2FC" w:rsidR="006F6457" w:rsidRPr="006A72B3" w:rsidRDefault="006F6457" w:rsidP="007E1A7D">
      <w:pPr>
        <w:rPr>
          <w:b/>
          <w:bCs/>
          <w:lang w:eastAsia="en-AU"/>
        </w:rPr>
      </w:pPr>
      <w:r>
        <w:rPr>
          <w:b/>
          <w:bCs/>
          <w:lang w:eastAsia="en-AU"/>
        </w:rPr>
        <w:lastRenderedPageBreak/>
        <w:t>Are lines evenly spaced and clearly visible?</w:t>
      </w:r>
    </w:p>
    <w:p w14:paraId="093D245F" w14:textId="12A82583" w:rsidR="007E1A7D" w:rsidRPr="00D14D0E" w:rsidRDefault="009255C6" w:rsidP="007E1A7D">
      <w:pPr>
        <w:pStyle w:val="ListParagraph"/>
        <w:ind w:left="284"/>
        <w:rPr>
          <w:sz w:val="28"/>
          <w:szCs w:val="28"/>
        </w:rPr>
      </w:pPr>
      <w:sdt>
        <w:sdtPr>
          <w:rPr>
            <w:sz w:val="28"/>
            <w:szCs w:val="28"/>
          </w:rPr>
          <w:id w:val="205535999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7E1A7D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7E1A7D" w:rsidRPr="00D14D0E">
        <w:t xml:space="preserve"> </w:t>
      </w:r>
      <w:r w:rsidR="006F6457">
        <w:t>Yes</w:t>
      </w:r>
    </w:p>
    <w:p w14:paraId="09A8FA1A" w14:textId="17B686F8" w:rsidR="007E1A7D" w:rsidRPr="00D14D0E" w:rsidRDefault="009255C6" w:rsidP="007E1A7D">
      <w:pPr>
        <w:pStyle w:val="ListParagraph"/>
        <w:ind w:left="284"/>
      </w:pPr>
      <w:sdt>
        <w:sdtPr>
          <w:rPr>
            <w:sz w:val="28"/>
            <w:szCs w:val="28"/>
          </w:rPr>
          <w:id w:val="-1665843825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845D17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7E1A7D" w:rsidRPr="00D14D0E">
        <w:t xml:space="preserve"> </w:t>
      </w:r>
      <w:r w:rsidR="006F6457">
        <w:t>Mostly</w:t>
      </w:r>
    </w:p>
    <w:p w14:paraId="13AB4335" w14:textId="77777777" w:rsidR="00113E91" w:rsidRDefault="009255C6" w:rsidP="007E1A7D">
      <w:pPr>
        <w:pStyle w:val="ListParagraph"/>
        <w:ind w:left="284"/>
      </w:pPr>
      <w:sdt>
        <w:sdtPr>
          <w:rPr>
            <w:sz w:val="28"/>
            <w:szCs w:val="28"/>
          </w:rPr>
          <w:id w:val="-980529252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7E1A7D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7E1A7D" w:rsidRPr="00D14D0E">
        <w:t xml:space="preserve"> </w:t>
      </w:r>
      <w:r w:rsidR="006F6457">
        <w:t>No - explain</w:t>
      </w:r>
      <w:r w:rsidR="007E1A7D">
        <w:t>:</w:t>
      </w:r>
    </w:p>
    <w:p w14:paraId="41EEDDF3" w14:textId="5F4B74CD" w:rsidR="007E1A7D" w:rsidRDefault="007E1A7D" w:rsidP="00113E91">
      <w:pPr>
        <w:spacing w:line="480" w:lineRule="auto"/>
      </w:pPr>
      <w:r>
        <w:t>_________________________________</w:t>
      </w:r>
      <w:r w:rsidR="00113E91">
        <w:t>_____________________________________</w:t>
      </w:r>
      <w:r>
        <w:t>_</w:t>
      </w:r>
      <w:r w:rsidR="00113E91">
        <w:t>_______________________________________________________________________________________________________</w:t>
      </w:r>
    </w:p>
    <w:p w14:paraId="111DB3DE" w14:textId="275AC757" w:rsidR="003D100E" w:rsidRPr="003D100E" w:rsidRDefault="003D100E" w:rsidP="003D100E">
      <w:pPr>
        <w:spacing w:line="480" w:lineRule="auto"/>
        <w:rPr>
          <w:b/>
          <w:bCs/>
        </w:rPr>
      </w:pPr>
      <w:r w:rsidRPr="003D100E">
        <w:rPr>
          <w:b/>
          <w:bCs/>
        </w:rPr>
        <w:t>Visual feedback or adjustments needed:</w:t>
      </w:r>
    </w:p>
    <w:p w14:paraId="135C5385" w14:textId="2B12F3BF" w:rsidR="003D100E" w:rsidRPr="00D14D0E" w:rsidRDefault="003D100E" w:rsidP="003D100E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</w:t>
      </w:r>
    </w:p>
    <w:p w14:paraId="55DC7924" w14:textId="77777777" w:rsidR="007E1A7D" w:rsidRDefault="007E1A7D" w:rsidP="00460086">
      <w:pPr>
        <w:pStyle w:val="Heading4"/>
        <w:numPr>
          <w:ilvl w:val="0"/>
          <w:numId w:val="0"/>
        </w:numPr>
        <w:ind w:left="284" w:hanging="284"/>
      </w:pPr>
    </w:p>
    <w:p w14:paraId="3FD54B11" w14:textId="1DE43A17" w:rsidR="00230CA5" w:rsidRDefault="00230CA5" w:rsidP="00036332">
      <w:pPr>
        <w:pStyle w:val="Heading4"/>
        <w:numPr>
          <w:ilvl w:val="0"/>
          <w:numId w:val="0"/>
        </w:numPr>
        <w:ind w:left="284" w:hanging="284"/>
      </w:pPr>
      <w:r>
        <w:t xml:space="preserve">Section 3 – </w:t>
      </w:r>
      <w:r w:rsidR="003D100E">
        <w:t>Final Deburring &amp; QA Prep</w:t>
      </w:r>
    </w:p>
    <w:p w14:paraId="74AD9547" w14:textId="624B5C4E" w:rsidR="00230CA5" w:rsidRPr="009951A4" w:rsidRDefault="003D100E" w:rsidP="00230CA5">
      <w:pPr>
        <w:rPr>
          <w:lang w:eastAsia="en-AU"/>
        </w:rPr>
      </w:pPr>
      <w:r>
        <w:rPr>
          <w:lang w:eastAsia="en-AU"/>
        </w:rPr>
        <w:t>Before submitting your part, confirm these final checks</w:t>
      </w:r>
      <w:r w:rsidR="00036332">
        <w:rPr>
          <w:lang w:eastAsia="en-AU"/>
        </w:rPr>
        <w:t>: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3539"/>
        <w:gridCol w:w="2126"/>
        <w:gridCol w:w="4111"/>
      </w:tblGrid>
      <w:tr w:rsidR="003D100E" w:rsidRPr="000A0E77" w14:paraId="520BF779" w14:textId="520263BE" w:rsidTr="003D10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4244B749" w14:textId="2925B7F5" w:rsidR="003D100E" w:rsidRDefault="003D100E" w:rsidP="00EB4F22">
            <w:pPr>
              <w:pStyle w:val="TableHeadings"/>
            </w:pPr>
            <w:r>
              <w:t>Final Task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5FD269FB" w14:textId="4BE5666F" w:rsidR="003D100E" w:rsidRDefault="003D100E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Completed</w:t>
            </w:r>
          </w:p>
        </w:tc>
        <w:tc>
          <w:tcPr>
            <w:tcW w:w="41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40B94F8F" w14:textId="0368A7F0" w:rsidR="003D100E" w:rsidRDefault="003D100E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 / Comments</w:t>
            </w:r>
          </w:p>
        </w:tc>
      </w:tr>
      <w:tr w:rsidR="003D100E" w:rsidRPr="000A0E77" w14:paraId="30AA6A66" w14:textId="134F2454" w:rsidTr="003D10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021C75B" w14:textId="433C3CF7" w:rsidR="003D100E" w:rsidRPr="00792603" w:rsidRDefault="003D100E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Edges fully deburred</w:t>
            </w:r>
          </w:p>
        </w:tc>
        <w:tc>
          <w:tcPr>
            <w:tcW w:w="212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3E8D8EF" w14:textId="08FC614B" w:rsidR="003D100E" w:rsidRDefault="009255C6" w:rsidP="008E3286">
            <w:pPr>
              <w:pStyle w:val="ListParagraph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331110253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D100E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3D100E" w:rsidRPr="00D14D0E">
              <w:t xml:space="preserve"> </w:t>
            </w:r>
            <w:r w:rsidR="003D100E">
              <w:t xml:space="preserve">Yes    </w:t>
            </w:r>
            <w:sdt>
              <w:sdtPr>
                <w:rPr>
                  <w:sz w:val="28"/>
                  <w:szCs w:val="28"/>
                </w:rPr>
                <w:id w:val="-510056727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D100E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3D100E">
              <w:rPr>
                <w:sz w:val="28"/>
                <w:szCs w:val="28"/>
              </w:rPr>
              <w:t xml:space="preserve"> </w:t>
            </w:r>
            <w:r w:rsidR="003D100E">
              <w:t>No</w:t>
            </w:r>
          </w:p>
        </w:tc>
        <w:tc>
          <w:tcPr>
            <w:tcW w:w="411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E31772A" w14:textId="77777777" w:rsidR="003D100E" w:rsidRDefault="003D100E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D100E" w:rsidRPr="000A0E77" w14:paraId="12A56826" w14:textId="7315C5B0" w:rsidTr="003D100E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14C08BCC" w14:textId="135A46F7" w:rsidR="003D100E" w:rsidRPr="00792603" w:rsidRDefault="003D100E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Chamfer is smooth and symmetric</w:t>
            </w:r>
          </w:p>
        </w:tc>
        <w:tc>
          <w:tcPr>
            <w:tcW w:w="212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3018E170" w14:textId="2730B2B9" w:rsidR="003D100E" w:rsidRDefault="009255C6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-1407067236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D100E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3D100E" w:rsidRPr="00D14D0E">
              <w:t xml:space="preserve"> </w:t>
            </w:r>
            <w:r w:rsidR="003D100E">
              <w:t xml:space="preserve">Yes    </w:t>
            </w:r>
            <w:sdt>
              <w:sdtPr>
                <w:rPr>
                  <w:sz w:val="28"/>
                  <w:szCs w:val="28"/>
                </w:rPr>
                <w:id w:val="1816520004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D100E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3D100E">
              <w:rPr>
                <w:sz w:val="28"/>
                <w:szCs w:val="28"/>
              </w:rPr>
              <w:t xml:space="preserve"> </w:t>
            </w:r>
            <w:r w:rsidR="003D100E">
              <w:t>No</w:t>
            </w:r>
          </w:p>
        </w:tc>
        <w:tc>
          <w:tcPr>
            <w:tcW w:w="411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54DE90D" w14:textId="77777777" w:rsidR="003D100E" w:rsidRDefault="003D100E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D100E" w:rsidRPr="000A0E77" w14:paraId="669FF5D2" w14:textId="4C826171" w:rsidTr="003D10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E993C0A" w14:textId="004B84DF" w:rsidR="003D100E" w:rsidRPr="00792603" w:rsidRDefault="003D100E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Scale marking legible</w:t>
            </w:r>
          </w:p>
        </w:tc>
        <w:tc>
          <w:tcPr>
            <w:tcW w:w="212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CDADA1F" w14:textId="4D9BB6FC" w:rsidR="003D100E" w:rsidRDefault="009255C6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1967158315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D100E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3D100E" w:rsidRPr="00D14D0E">
              <w:t xml:space="preserve"> </w:t>
            </w:r>
            <w:r w:rsidR="003D100E">
              <w:t xml:space="preserve">Yes    </w:t>
            </w:r>
            <w:sdt>
              <w:sdtPr>
                <w:rPr>
                  <w:sz w:val="28"/>
                  <w:szCs w:val="28"/>
                </w:rPr>
                <w:id w:val="-176433868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D100E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3D100E">
              <w:rPr>
                <w:sz w:val="28"/>
                <w:szCs w:val="28"/>
              </w:rPr>
              <w:t xml:space="preserve"> </w:t>
            </w:r>
            <w:r w:rsidR="003D100E">
              <w:t>No</w:t>
            </w:r>
          </w:p>
        </w:tc>
        <w:tc>
          <w:tcPr>
            <w:tcW w:w="411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0E0FCF9" w14:textId="77777777" w:rsidR="003D100E" w:rsidRDefault="003D100E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97683" w:rsidRPr="000A0E77" w14:paraId="0AFE7A1B" w14:textId="77777777" w:rsidTr="003D100E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153D2A64" w14:textId="36A046AC" w:rsidR="00A97683" w:rsidRDefault="00A97683" w:rsidP="00A97683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Part cleaned for QA</w:t>
            </w:r>
          </w:p>
        </w:tc>
        <w:tc>
          <w:tcPr>
            <w:tcW w:w="212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668FF852" w14:textId="3B981B7D" w:rsidR="00A97683" w:rsidRDefault="009255C6" w:rsidP="00A97683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649604469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BC324D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A97683" w:rsidRPr="00D14D0E">
              <w:t xml:space="preserve"> </w:t>
            </w:r>
            <w:r w:rsidR="00A97683">
              <w:t xml:space="preserve">Yes    </w:t>
            </w:r>
            <w:sdt>
              <w:sdtPr>
                <w:rPr>
                  <w:sz w:val="28"/>
                  <w:szCs w:val="28"/>
                </w:rPr>
                <w:id w:val="2044789766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97683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A97683">
              <w:rPr>
                <w:sz w:val="28"/>
                <w:szCs w:val="28"/>
              </w:rPr>
              <w:t xml:space="preserve"> </w:t>
            </w:r>
            <w:r w:rsidR="00A97683">
              <w:t>No</w:t>
            </w:r>
          </w:p>
        </w:tc>
        <w:tc>
          <w:tcPr>
            <w:tcW w:w="411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3C365242" w14:textId="77777777" w:rsidR="00A97683" w:rsidRDefault="00A97683" w:rsidP="00A97683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E219453" w14:textId="77777777" w:rsidR="006660EC" w:rsidRDefault="006660EC" w:rsidP="00DF357A">
      <w:pPr>
        <w:pStyle w:val="Heading4"/>
        <w:numPr>
          <w:ilvl w:val="0"/>
          <w:numId w:val="0"/>
        </w:numPr>
        <w:ind w:left="284" w:hanging="284"/>
      </w:pPr>
    </w:p>
    <w:p w14:paraId="7D44EA4F" w14:textId="241F1F86" w:rsidR="00DF357A" w:rsidRDefault="00DF357A" w:rsidP="00DF357A">
      <w:pPr>
        <w:pStyle w:val="Heading4"/>
        <w:numPr>
          <w:ilvl w:val="0"/>
          <w:numId w:val="0"/>
        </w:numPr>
        <w:ind w:left="284" w:hanging="284"/>
      </w:pPr>
      <w:r>
        <w:t>Section 4</w:t>
      </w:r>
      <w:r w:rsidR="00DC7563">
        <w:t xml:space="preserve"> </w:t>
      </w:r>
      <w:r>
        <w:t xml:space="preserve">– </w:t>
      </w:r>
      <w:r w:rsidR="00636734">
        <w:t>Reflection</w:t>
      </w:r>
    </w:p>
    <w:p w14:paraId="686D8A37" w14:textId="4F4E9850" w:rsidR="00DF357A" w:rsidRPr="006A72B3" w:rsidRDefault="00636734" w:rsidP="00505609">
      <w:pPr>
        <w:rPr>
          <w:b/>
          <w:bCs/>
          <w:lang w:eastAsia="en-AU"/>
        </w:rPr>
      </w:pPr>
      <w:r>
        <w:rPr>
          <w:b/>
          <w:bCs/>
          <w:lang w:eastAsia="en-AU"/>
        </w:rPr>
        <w:t xml:space="preserve">What </w:t>
      </w:r>
      <w:r w:rsidR="00A97683">
        <w:rPr>
          <w:b/>
          <w:bCs/>
          <w:lang w:eastAsia="en-AU"/>
        </w:rPr>
        <w:t>aspect of your scale marking do you feel most confident about</w:t>
      </w:r>
      <w:r>
        <w:rPr>
          <w:b/>
          <w:bCs/>
          <w:lang w:eastAsia="en-AU"/>
        </w:rPr>
        <w:t>?</w:t>
      </w:r>
    </w:p>
    <w:p w14:paraId="0C9B1FCD" w14:textId="53AC8E02" w:rsidR="00B83531" w:rsidRDefault="00DF357A" w:rsidP="00E5074B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</w:t>
      </w:r>
    </w:p>
    <w:p w14:paraId="5E0CE4A5" w14:textId="356F9DB1" w:rsidR="00505609" w:rsidRDefault="00A97683" w:rsidP="00505609">
      <w:pPr>
        <w:rPr>
          <w:b/>
          <w:bCs/>
          <w:lang w:eastAsia="en-AU"/>
        </w:rPr>
      </w:pPr>
      <w:r>
        <w:rPr>
          <w:b/>
          <w:bCs/>
          <w:lang w:eastAsia="en-AU"/>
        </w:rPr>
        <w:t>What tip</w:t>
      </w:r>
      <w:r w:rsidR="0023631E">
        <w:rPr>
          <w:b/>
          <w:bCs/>
          <w:lang w:eastAsia="en-AU"/>
        </w:rPr>
        <w:t>s</w:t>
      </w:r>
      <w:r>
        <w:rPr>
          <w:b/>
          <w:bCs/>
          <w:lang w:eastAsia="en-AU"/>
        </w:rPr>
        <w:t xml:space="preserve"> or adjustments would help improve precision next time</w:t>
      </w:r>
      <w:r w:rsidR="0038594C">
        <w:rPr>
          <w:b/>
          <w:bCs/>
          <w:lang w:eastAsia="en-AU"/>
        </w:rPr>
        <w:t>?</w:t>
      </w:r>
    </w:p>
    <w:p w14:paraId="4F80567E" w14:textId="6A4A0D2C" w:rsidR="00A02278" w:rsidRPr="00505609" w:rsidRDefault="00B83531" w:rsidP="00505609">
      <w:pPr>
        <w:spacing w:line="480" w:lineRule="auto"/>
        <w:rPr>
          <w:b/>
          <w:bCs/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05609">
        <w:rPr>
          <w:lang w:eastAsia="en-AU"/>
        </w:rPr>
        <w:t>_______________________________________________________________________________________</w:t>
      </w:r>
      <w:bookmarkEnd w:id="0"/>
      <w:bookmarkEnd w:id="1"/>
      <w:bookmarkEnd w:id="2"/>
      <w:bookmarkEnd w:id="3"/>
    </w:p>
    <w:sectPr w:rsidR="00A02278" w:rsidRPr="00505609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8407F" w14:textId="77777777" w:rsidR="00945E95" w:rsidRDefault="00945E95" w:rsidP="009125CB">
      <w:r>
        <w:separator/>
      </w:r>
    </w:p>
    <w:p w14:paraId="2B9F3070" w14:textId="77777777" w:rsidR="00945E95" w:rsidRDefault="00945E95" w:rsidP="009125CB"/>
    <w:p w14:paraId="15120C89" w14:textId="77777777" w:rsidR="00945E95" w:rsidRDefault="00945E95" w:rsidP="009125CB"/>
    <w:p w14:paraId="7077A10F" w14:textId="77777777" w:rsidR="00945E95" w:rsidRDefault="00945E95" w:rsidP="009125CB"/>
  </w:endnote>
  <w:endnote w:type="continuationSeparator" w:id="0">
    <w:p w14:paraId="6F6D0017" w14:textId="77777777" w:rsidR="00945E95" w:rsidRDefault="00945E95" w:rsidP="009125CB">
      <w:r>
        <w:continuationSeparator/>
      </w:r>
    </w:p>
    <w:p w14:paraId="43A95244" w14:textId="77777777" w:rsidR="00945E95" w:rsidRDefault="00945E95" w:rsidP="009125CB"/>
    <w:p w14:paraId="51C5C15C" w14:textId="77777777" w:rsidR="00945E95" w:rsidRDefault="00945E95" w:rsidP="009125CB"/>
    <w:p w14:paraId="2A97CB47" w14:textId="77777777" w:rsidR="00945E95" w:rsidRDefault="00945E95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0EBE808E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9255C6">
            <w:rPr>
              <w:noProof/>
            </w:rPr>
            <w:t>26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9E821" w14:textId="77777777" w:rsidR="00945E95" w:rsidRDefault="00945E95" w:rsidP="009125CB">
      <w:r>
        <w:separator/>
      </w:r>
    </w:p>
    <w:p w14:paraId="2C7B2F2D" w14:textId="77777777" w:rsidR="00945E95" w:rsidRDefault="00945E95" w:rsidP="009125CB"/>
    <w:p w14:paraId="0CCDAE7D" w14:textId="77777777" w:rsidR="00945E95" w:rsidRDefault="00945E95" w:rsidP="009125CB"/>
    <w:p w14:paraId="49AB9C6B" w14:textId="77777777" w:rsidR="00945E95" w:rsidRDefault="00945E95" w:rsidP="009125CB"/>
  </w:footnote>
  <w:footnote w:type="continuationSeparator" w:id="0">
    <w:p w14:paraId="2D9CDC76" w14:textId="77777777" w:rsidR="00945E95" w:rsidRDefault="00945E95" w:rsidP="009125CB">
      <w:r>
        <w:continuationSeparator/>
      </w:r>
    </w:p>
    <w:p w14:paraId="75C2651E" w14:textId="77777777" w:rsidR="00945E95" w:rsidRDefault="00945E95" w:rsidP="009125CB"/>
    <w:p w14:paraId="3DAE3053" w14:textId="77777777" w:rsidR="00945E95" w:rsidRDefault="00945E95" w:rsidP="009125CB"/>
    <w:p w14:paraId="5E80C6E1" w14:textId="77777777" w:rsidR="00945E95" w:rsidRDefault="00945E95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7216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14F4FC9"/>
    <w:multiLevelType w:val="hybridMultilevel"/>
    <w:tmpl w:val="2C225D3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9A0A93"/>
    <w:multiLevelType w:val="hybridMultilevel"/>
    <w:tmpl w:val="C224787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46B28C6"/>
    <w:multiLevelType w:val="hybridMultilevel"/>
    <w:tmpl w:val="D52486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C71B6F"/>
    <w:multiLevelType w:val="hybridMultilevel"/>
    <w:tmpl w:val="0FC675D0"/>
    <w:lvl w:ilvl="0" w:tplc="FDE4A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9188E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919B8"/>
    <w:multiLevelType w:val="hybridMultilevel"/>
    <w:tmpl w:val="A84E698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D067B81"/>
    <w:multiLevelType w:val="hybridMultilevel"/>
    <w:tmpl w:val="082AAC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94BFD"/>
    <w:multiLevelType w:val="hybridMultilevel"/>
    <w:tmpl w:val="13C280E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197600"/>
    <w:multiLevelType w:val="hybridMultilevel"/>
    <w:tmpl w:val="1F58B86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4C34B3"/>
    <w:multiLevelType w:val="hybridMultilevel"/>
    <w:tmpl w:val="1F58B86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65EC66F6"/>
    <w:multiLevelType w:val="hybridMultilevel"/>
    <w:tmpl w:val="69CA0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33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861587"/>
    <w:multiLevelType w:val="hybridMultilevel"/>
    <w:tmpl w:val="3814DD6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B339E"/>
    <w:multiLevelType w:val="hybridMultilevel"/>
    <w:tmpl w:val="79CAB3A4"/>
    <w:lvl w:ilvl="0" w:tplc="3AE00EA8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30689F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5"/>
  </w:num>
  <w:num w:numId="2" w16cid:durableId="890966164">
    <w:abstractNumId w:val="19"/>
  </w:num>
  <w:num w:numId="3" w16cid:durableId="1776317215">
    <w:abstractNumId w:val="38"/>
  </w:num>
  <w:num w:numId="4" w16cid:durableId="1534071080">
    <w:abstractNumId w:val="31"/>
  </w:num>
  <w:num w:numId="5" w16cid:durableId="1673219778">
    <w:abstractNumId w:val="16"/>
  </w:num>
  <w:num w:numId="6" w16cid:durableId="1200585890">
    <w:abstractNumId w:val="29"/>
  </w:num>
  <w:num w:numId="7" w16cid:durableId="1908228620">
    <w:abstractNumId w:val="22"/>
  </w:num>
  <w:num w:numId="8" w16cid:durableId="1147357831">
    <w:abstractNumId w:val="28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1"/>
  </w:num>
  <w:num w:numId="19" w16cid:durableId="173418005">
    <w:abstractNumId w:val="25"/>
  </w:num>
  <w:num w:numId="20" w16cid:durableId="2127193325">
    <w:abstractNumId w:val="33"/>
  </w:num>
  <w:num w:numId="21" w16cid:durableId="383067315">
    <w:abstractNumId w:val="32"/>
  </w:num>
  <w:num w:numId="22" w16cid:durableId="1951935085">
    <w:abstractNumId w:val="36"/>
  </w:num>
  <w:num w:numId="23" w16cid:durableId="558134442">
    <w:abstractNumId w:val="35"/>
  </w:num>
  <w:num w:numId="24" w16cid:durableId="54202057">
    <w:abstractNumId w:val="26"/>
  </w:num>
  <w:num w:numId="25" w16cid:durableId="580530458">
    <w:abstractNumId w:val="30"/>
  </w:num>
  <w:num w:numId="26" w16cid:durableId="441651303">
    <w:abstractNumId w:val="24"/>
  </w:num>
  <w:num w:numId="27" w16cid:durableId="1674410907">
    <w:abstractNumId w:val="20"/>
  </w:num>
  <w:num w:numId="28" w16cid:durableId="253051891">
    <w:abstractNumId w:val="9"/>
  </w:num>
  <w:num w:numId="29" w16cid:durableId="1626040203">
    <w:abstractNumId w:val="10"/>
  </w:num>
  <w:num w:numId="30" w16cid:durableId="672992469">
    <w:abstractNumId w:val="11"/>
  </w:num>
  <w:num w:numId="31" w16cid:durableId="814447260">
    <w:abstractNumId w:val="23"/>
  </w:num>
  <w:num w:numId="32" w16cid:durableId="1696350815">
    <w:abstractNumId w:val="27"/>
  </w:num>
  <w:num w:numId="33" w16cid:durableId="16975234">
    <w:abstractNumId w:val="12"/>
  </w:num>
  <w:num w:numId="34" w16cid:durableId="316498969">
    <w:abstractNumId w:val="14"/>
  </w:num>
  <w:num w:numId="35" w16cid:durableId="1508327900">
    <w:abstractNumId w:val="37"/>
  </w:num>
  <w:num w:numId="36" w16cid:durableId="811021379">
    <w:abstractNumId w:val="13"/>
  </w:num>
  <w:num w:numId="37" w16cid:durableId="1714646844">
    <w:abstractNumId w:val="17"/>
  </w:num>
  <w:num w:numId="38" w16cid:durableId="1262562960">
    <w:abstractNumId w:val="18"/>
  </w:num>
  <w:num w:numId="39" w16cid:durableId="348682577">
    <w:abstractNumId w:val="3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1FBD"/>
    <w:rsid w:val="00004350"/>
    <w:rsid w:val="000175FA"/>
    <w:rsid w:val="000212CC"/>
    <w:rsid w:val="000272C0"/>
    <w:rsid w:val="00027675"/>
    <w:rsid w:val="00027B8E"/>
    <w:rsid w:val="00035D0D"/>
    <w:rsid w:val="00036332"/>
    <w:rsid w:val="0004132C"/>
    <w:rsid w:val="00041F7C"/>
    <w:rsid w:val="00044333"/>
    <w:rsid w:val="000456D4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4725"/>
    <w:rsid w:val="00096D2A"/>
    <w:rsid w:val="000A1CF3"/>
    <w:rsid w:val="000A234C"/>
    <w:rsid w:val="000A34CC"/>
    <w:rsid w:val="000A3CDF"/>
    <w:rsid w:val="000A47A8"/>
    <w:rsid w:val="000C6280"/>
    <w:rsid w:val="000D4351"/>
    <w:rsid w:val="000E2C7F"/>
    <w:rsid w:val="000E4FBD"/>
    <w:rsid w:val="000E50A6"/>
    <w:rsid w:val="000E664D"/>
    <w:rsid w:val="000E6FB9"/>
    <w:rsid w:val="000F0A74"/>
    <w:rsid w:val="000F4F6F"/>
    <w:rsid w:val="001056C6"/>
    <w:rsid w:val="001103CE"/>
    <w:rsid w:val="001134C2"/>
    <w:rsid w:val="00113E91"/>
    <w:rsid w:val="001147E3"/>
    <w:rsid w:val="001167D3"/>
    <w:rsid w:val="00116B7B"/>
    <w:rsid w:val="001204C9"/>
    <w:rsid w:val="00120B5E"/>
    <w:rsid w:val="00121BC5"/>
    <w:rsid w:val="001333B4"/>
    <w:rsid w:val="00141640"/>
    <w:rsid w:val="00141964"/>
    <w:rsid w:val="00151747"/>
    <w:rsid w:val="00154A09"/>
    <w:rsid w:val="0016025A"/>
    <w:rsid w:val="001612E2"/>
    <w:rsid w:val="001619C1"/>
    <w:rsid w:val="00171235"/>
    <w:rsid w:val="00171BD9"/>
    <w:rsid w:val="001721F2"/>
    <w:rsid w:val="00176A65"/>
    <w:rsid w:val="00177312"/>
    <w:rsid w:val="00182E0E"/>
    <w:rsid w:val="00192480"/>
    <w:rsid w:val="001A6357"/>
    <w:rsid w:val="001B0D76"/>
    <w:rsid w:val="001B1387"/>
    <w:rsid w:val="001B2BF3"/>
    <w:rsid w:val="001C0F1B"/>
    <w:rsid w:val="001C3CEF"/>
    <w:rsid w:val="001C489D"/>
    <w:rsid w:val="001C5376"/>
    <w:rsid w:val="001E5EAE"/>
    <w:rsid w:val="001F0E0F"/>
    <w:rsid w:val="001F2F98"/>
    <w:rsid w:val="001F76B5"/>
    <w:rsid w:val="00202FF8"/>
    <w:rsid w:val="002075FB"/>
    <w:rsid w:val="00207E01"/>
    <w:rsid w:val="00210265"/>
    <w:rsid w:val="002122DB"/>
    <w:rsid w:val="00212845"/>
    <w:rsid w:val="00216500"/>
    <w:rsid w:val="002176A7"/>
    <w:rsid w:val="002201D7"/>
    <w:rsid w:val="00220C76"/>
    <w:rsid w:val="002229F0"/>
    <w:rsid w:val="00224DE2"/>
    <w:rsid w:val="00224F26"/>
    <w:rsid w:val="00226EA5"/>
    <w:rsid w:val="00230CA5"/>
    <w:rsid w:val="002320F8"/>
    <w:rsid w:val="0023631E"/>
    <w:rsid w:val="00240E8E"/>
    <w:rsid w:val="00242356"/>
    <w:rsid w:val="002426A1"/>
    <w:rsid w:val="002439A6"/>
    <w:rsid w:val="00245E21"/>
    <w:rsid w:val="00247780"/>
    <w:rsid w:val="00250319"/>
    <w:rsid w:val="0025037B"/>
    <w:rsid w:val="00251F10"/>
    <w:rsid w:val="0025281D"/>
    <w:rsid w:val="002540F1"/>
    <w:rsid w:val="00255909"/>
    <w:rsid w:val="00257AA2"/>
    <w:rsid w:val="00262364"/>
    <w:rsid w:val="00266EEF"/>
    <w:rsid w:val="002714AE"/>
    <w:rsid w:val="002901F6"/>
    <w:rsid w:val="00290595"/>
    <w:rsid w:val="00290D5F"/>
    <w:rsid w:val="002919DF"/>
    <w:rsid w:val="0029384D"/>
    <w:rsid w:val="00294680"/>
    <w:rsid w:val="002A0A44"/>
    <w:rsid w:val="002B2DCF"/>
    <w:rsid w:val="002C794B"/>
    <w:rsid w:val="002D3356"/>
    <w:rsid w:val="002D35DF"/>
    <w:rsid w:val="002D662D"/>
    <w:rsid w:val="002D6A26"/>
    <w:rsid w:val="002E1B9C"/>
    <w:rsid w:val="002E4145"/>
    <w:rsid w:val="002F0D7B"/>
    <w:rsid w:val="002F3745"/>
    <w:rsid w:val="00305D6E"/>
    <w:rsid w:val="00312E11"/>
    <w:rsid w:val="00313FA9"/>
    <w:rsid w:val="00322F4E"/>
    <w:rsid w:val="003231B0"/>
    <w:rsid w:val="003311BC"/>
    <w:rsid w:val="00331885"/>
    <w:rsid w:val="00336048"/>
    <w:rsid w:val="0034625B"/>
    <w:rsid w:val="003468E1"/>
    <w:rsid w:val="00346DF9"/>
    <w:rsid w:val="00347D42"/>
    <w:rsid w:val="003510E8"/>
    <w:rsid w:val="00352790"/>
    <w:rsid w:val="00353F61"/>
    <w:rsid w:val="00356072"/>
    <w:rsid w:val="00356DAE"/>
    <w:rsid w:val="00357E7E"/>
    <w:rsid w:val="003602A3"/>
    <w:rsid w:val="00361A6D"/>
    <w:rsid w:val="00366AD3"/>
    <w:rsid w:val="00367B10"/>
    <w:rsid w:val="00372C25"/>
    <w:rsid w:val="00375E9E"/>
    <w:rsid w:val="00383625"/>
    <w:rsid w:val="00383839"/>
    <w:rsid w:val="0038594C"/>
    <w:rsid w:val="00391452"/>
    <w:rsid w:val="00391C7B"/>
    <w:rsid w:val="003A1B41"/>
    <w:rsid w:val="003B1BE7"/>
    <w:rsid w:val="003B48CA"/>
    <w:rsid w:val="003B5C78"/>
    <w:rsid w:val="003B6AC0"/>
    <w:rsid w:val="003C4C4E"/>
    <w:rsid w:val="003D03DD"/>
    <w:rsid w:val="003D100E"/>
    <w:rsid w:val="003D38A3"/>
    <w:rsid w:val="003D6B5B"/>
    <w:rsid w:val="003D7C42"/>
    <w:rsid w:val="003E3281"/>
    <w:rsid w:val="003E3BA2"/>
    <w:rsid w:val="003E6E7B"/>
    <w:rsid w:val="00401EFE"/>
    <w:rsid w:val="00403F23"/>
    <w:rsid w:val="0040709F"/>
    <w:rsid w:val="00407D5F"/>
    <w:rsid w:val="00415688"/>
    <w:rsid w:val="00417B06"/>
    <w:rsid w:val="0042174C"/>
    <w:rsid w:val="00421AED"/>
    <w:rsid w:val="00426133"/>
    <w:rsid w:val="00426EA9"/>
    <w:rsid w:val="00431D9B"/>
    <w:rsid w:val="00434E09"/>
    <w:rsid w:val="004469E4"/>
    <w:rsid w:val="00452E10"/>
    <w:rsid w:val="00455727"/>
    <w:rsid w:val="00460086"/>
    <w:rsid w:val="0047737A"/>
    <w:rsid w:val="00482039"/>
    <w:rsid w:val="00483FF1"/>
    <w:rsid w:val="00484C9F"/>
    <w:rsid w:val="00484E88"/>
    <w:rsid w:val="004850E1"/>
    <w:rsid w:val="00490823"/>
    <w:rsid w:val="00491A3B"/>
    <w:rsid w:val="004921B5"/>
    <w:rsid w:val="00492B94"/>
    <w:rsid w:val="00493844"/>
    <w:rsid w:val="00496959"/>
    <w:rsid w:val="004A3B9C"/>
    <w:rsid w:val="004A3C2A"/>
    <w:rsid w:val="004B4E0F"/>
    <w:rsid w:val="004B598F"/>
    <w:rsid w:val="004C762F"/>
    <w:rsid w:val="004D1731"/>
    <w:rsid w:val="004D1A24"/>
    <w:rsid w:val="004D3588"/>
    <w:rsid w:val="004D3B85"/>
    <w:rsid w:val="004E08E2"/>
    <w:rsid w:val="00501743"/>
    <w:rsid w:val="00502852"/>
    <w:rsid w:val="00505609"/>
    <w:rsid w:val="00507D95"/>
    <w:rsid w:val="0051524B"/>
    <w:rsid w:val="0052086D"/>
    <w:rsid w:val="00525623"/>
    <w:rsid w:val="00526EEA"/>
    <w:rsid w:val="00536ADD"/>
    <w:rsid w:val="005433A1"/>
    <w:rsid w:val="0054568C"/>
    <w:rsid w:val="00545768"/>
    <w:rsid w:val="00547EA7"/>
    <w:rsid w:val="00552D73"/>
    <w:rsid w:val="00563C2F"/>
    <w:rsid w:val="0056467D"/>
    <w:rsid w:val="005705B5"/>
    <w:rsid w:val="00571DAA"/>
    <w:rsid w:val="00586167"/>
    <w:rsid w:val="00590D2F"/>
    <w:rsid w:val="005936A4"/>
    <w:rsid w:val="005A0867"/>
    <w:rsid w:val="005A4965"/>
    <w:rsid w:val="005D0415"/>
    <w:rsid w:val="005D0C09"/>
    <w:rsid w:val="005D44F7"/>
    <w:rsid w:val="005D4CB5"/>
    <w:rsid w:val="005D7B6A"/>
    <w:rsid w:val="005E0024"/>
    <w:rsid w:val="005E00D2"/>
    <w:rsid w:val="005E3B0A"/>
    <w:rsid w:val="006018FF"/>
    <w:rsid w:val="0060387A"/>
    <w:rsid w:val="0060630B"/>
    <w:rsid w:val="00606857"/>
    <w:rsid w:val="006109A2"/>
    <w:rsid w:val="00617279"/>
    <w:rsid w:val="006202BC"/>
    <w:rsid w:val="00621660"/>
    <w:rsid w:val="00632476"/>
    <w:rsid w:val="00634D0C"/>
    <w:rsid w:val="0063523E"/>
    <w:rsid w:val="00636734"/>
    <w:rsid w:val="00644DEA"/>
    <w:rsid w:val="00651306"/>
    <w:rsid w:val="006642F1"/>
    <w:rsid w:val="00664AF5"/>
    <w:rsid w:val="006660EC"/>
    <w:rsid w:val="0066645B"/>
    <w:rsid w:val="006676D3"/>
    <w:rsid w:val="00671BAF"/>
    <w:rsid w:val="0067223D"/>
    <w:rsid w:val="00680894"/>
    <w:rsid w:val="006821F1"/>
    <w:rsid w:val="0068488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279"/>
    <w:rsid w:val="006A5581"/>
    <w:rsid w:val="006A72B3"/>
    <w:rsid w:val="006B0A7E"/>
    <w:rsid w:val="006B6D54"/>
    <w:rsid w:val="006C0898"/>
    <w:rsid w:val="006C41D3"/>
    <w:rsid w:val="006D109A"/>
    <w:rsid w:val="006D47DB"/>
    <w:rsid w:val="006D588E"/>
    <w:rsid w:val="006F30EF"/>
    <w:rsid w:val="006F41C2"/>
    <w:rsid w:val="006F6457"/>
    <w:rsid w:val="00705358"/>
    <w:rsid w:val="0071425C"/>
    <w:rsid w:val="00715EFB"/>
    <w:rsid w:val="00717028"/>
    <w:rsid w:val="00722565"/>
    <w:rsid w:val="00722AB5"/>
    <w:rsid w:val="007264C2"/>
    <w:rsid w:val="007312AE"/>
    <w:rsid w:val="00734686"/>
    <w:rsid w:val="0073530C"/>
    <w:rsid w:val="0074097E"/>
    <w:rsid w:val="00742998"/>
    <w:rsid w:val="007450AC"/>
    <w:rsid w:val="0075070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B3E5D"/>
    <w:rsid w:val="007C1288"/>
    <w:rsid w:val="007C5C1E"/>
    <w:rsid w:val="007C6219"/>
    <w:rsid w:val="007D00B8"/>
    <w:rsid w:val="007D1388"/>
    <w:rsid w:val="007D3C76"/>
    <w:rsid w:val="007D3DCD"/>
    <w:rsid w:val="007E1382"/>
    <w:rsid w:val="007E1A7D"/>
    <w:rsid w:val="007E3336"/>
    <w:rsid w:val="007E3531"/>
    <w:rsid w:val="007E3B2F"/>
    <w:rsid w:val="007F3B9E"/>
    <w:rsid w:val="007F4F1B"/>
    <w:rsid w:val="008040E5"/>
    <w:rsid w:val="00804BBC"/>
    <w:rsid w:val="0080551A"/>
    <w:rsid w:val="008074CB"/>
    <w:rsid w:val="00821060"/>
    <w:rsid w:val="0082109F"/>
    <w:rsid w:val="00825B93"/>
    <w:rsid w:val="00827B16"/>
    <w:rsid w:val="00837177"/>
    <w:rsid w:val="00845D17"/>
    <w:rsid w:val="008509E4"/>
    <w:rsid w:val="008511DC"/>
    <w:rsid w:val="00855F76"/>
    <w:rsid w:val="00863241"/>
    <w:rsid w:val="00865E14"/>
    <w:rsid w:val="00874216"/>
    <w:rsid w:val="00876B68"/>
    <w:rsid w:val="008775A8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D0421"/>
    <w:rsid w:val="008D7125"/>
    <w:rsid w:val="008E3286"/>
    <w:rsid w:val="008F2514"/>
    <w:rsid w:val="008F558B"/>
    <w:rsid w:val="008F5BB6"/>
    <w:rsid w:val="009013CB"/>
    <w:rsid w:val="00902CDE"/>
    <w:rsid w:val="009125CB"/>
    <w:rsid w:val="00912680"/>
    <w:rsid w:val="00913F0F"/>
    <w:rsid w:val="00914845"/>
    <w:rsid w:val="00922E26"/>
    <w:rsid w:val="00924506"/>
    <w:rsid w:val="00924B81"/>
    <w:rsid w:val="00925183"/>
    <w:rsid w:val="009255C6"/>
    <w:rsid w:val="00931CD7"/>
    <w:rsid w:val="00940736"/>
    <w:rsid w:val="00941FC8"/>
    <w:rsid w:val="00944101"/>
    <w:rsid w:val="0094539E"/>
    <w:rsid w:val="00945E95"/>
    <w:rsid w:val="0094687C"/>
    <w:rsid w:val="00952775"/>
    <w:rsid w:val="0096505C"/>
    <w:rsid w:val="00971393"/>
    <w:rsid w:val="00971CF7"/>
    <w:rsid w:val="00993F21"/>
    <w:rsid w:val="009951A4"/>
    <w:rsid w:val="00996B4C"/>
    <w:rsid w:val="009A12D4"/>
    <w:rsid w:val="009A70AE"/>
    <w:rsid w:val="009B7DE6"/>
    <w:rsid w:val="009C035B"/>
    <w:rsid w:val="009C2321"/>
    <w:rsid w:val="009C2F06"/>
    <w:rsid w:val="009C4C2E"/>
    <w:rsid w:val="009C5D2B"/>
    <w:rsid w:val="009C72A4"/>
    <w:rsid w:val="009D0DEE"/>
    <w:rsid w:val="009D26A5"/>
    <w:rsid w:val="009F085B"/>
    <w:rsid w:val="009F3CD4"/>
    <w:rsid w:val="009F7DA1"/>
    <w:rsid w:val="00A02278"/>
    <w:rsid w:val="00A02A53"/>
    <w:rsid w:val="00A12389"/>
    <w:rsid w:val="00A14129"/>
    <w:rsid w:val="00A15B74"/>
    <w:rsid w:val="00A17259"/>
    <w:rsid w:val="00A251FA"/>
    <w:rsid w:val="00A2672C"/>
    <w:rsid w:val="00A3115D"/>
    <w:rsid w:val="00A37E25"/>
    <w:rsid w:val="00A460F5"/>
    <w:rsid w:val="00A472B4"/>
    <w:rsid w:val="00A55A65"/>
    <w:rsid w:val="00A567CC"/>
    <w:rsid w:val="00A628FA"/>
    <w:rsid w:val="00A667C7"/>
    <w:rsid w:val="00A66CFB"/>
    <w:rsid w:val="00A72564"/>
    <w:rsid w:val="00A738D2"/>
    <w:rsid w:val="00A75E2C"/>
    <w:rsid w:val="00A7658F"/>
    <w:rsid w:val="00A82DB1"/>
    <w:rsid w:val="00A903A0"/>
    <w:rsid w:val="00A90936"/>
    <w:rsid w:val="00A971FF"/>
    <w:rsid w:val="00A97683"/>
    <w:rsid w:val="00AA39CE"/>
    <w:rsid w:val="00AA6E67"/>
    <w:rsid w:val="00AB0332"/>
    <w:rsid w:val="00AB4D74"/>
    <w:rsid w:val="00AC1B53"/>
    <w:rsid w:val="00AC5F6D"/>
    <w:rsid w:val="00AC755D"/>
    <w:rsid w:val="00AE5A13"/>
    <w:rsid w:val="00AF35CC"/>
    <w:rsid w:val="00AF767F"/>
    <w:rsid w:val="00B04E55"/>
    <w:rsid w:val="00B06C89"/>
    <w:rsid w:val="00B07553"/>
    <w:rsid w:val="00B1236A"/>
    <w:rsid w:val="00B125A5"/>
    <w:rsid w:val="00B223A2"/>
    <w:rsid w:val="00B230D0"/>
    <w:rsid w:val="00B26449"/>
    <w:rsid w:val="00B27092"/>
    <w:rsid w:val="00B300C7"/>
    <w:rsid w:val="00B319B7"/>
    <w:rsid w:val="00B3336D"/>
    <w:rsid w:val="00B42C75"/>
    <w:rsid w:val="00B4451E"/>
    <w:rsid w:val="00B466E3"/>
    <w:rsid w:val="00B51292"/>
    <w:rsid w:val="00B518E1"/>
    <w:rsid w:val="00B54683"/>
    <w:rsid w:val="00B553E9"/>
    <w:rsid w:val="00B61659"/>
    <w:rsid w:val="00B71847"/>
    <w:rsid w:val="00B8272D"/>
    <w:rsid w:val="00B830BE"/>
    <w:rsid w:val="00B83531"/>
    <w:rsid w:val="00B90D53"/>
    <w:rsid w:val="00B90DFF"/>
    <w:rsid w:val="00B93E02"/>
    <w:rsid w:val="00BA3965"/>
    <w:rsid w:val="00BB0C81"/>
    <w:rsid w:val="00BB43A1"/>
    <w:rsid w:val="00BC2DE8"/>
    <w:rsid w:val="00BC324D"/>
    <w:rsid w:val="00BC3CE8"/>
    <w:rsid w:val="00BD0263"/>
    <w:rsid w:val="00BE01A9"/>
    <w:rsid w:val="00BE319F"/>
    <w:rsid w:val="00BE41F9"/>
    <w:rsid w:val="00BE4638"/>
    <w:rsid w:val="00BF291E"/>
    <w:rsid w:val="00BF4FDC"/>
    <w:rsid w:val="00C0199B"/>
    <w:rsid w:val="00C01B33"/>
    <w:rsid w:val="00C01C76"/>
    <w:rsid w:val="00C06B69"/>
    <w:rsid w:val="00C13582"/>
    <w:rsid w:val="00C15F44"/>
    <w:rsid w:val="00C272E3"/>
    <w:rsid w:val="00C30650"/>
    <w:rsid w:val="00C30A93"/>
    <w:rsid w:val="00C33A98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F22"/>
    <w:rsid w:val="00CA309E"/>
    <w:rsid w:val="00CA5E1D"/>
    <w:rsid w:val="00CA65AA"/>
    <w:rsid w:val="00CA6CF4"/>
    <w:rsid w:val="00CB5C2D"/>
    <w:rsid w:val="00CB5EAF"/>
    <w:rsid w:val="00CC0317"/>
    <w:rsid w:val="00CC422C"/>
    <w:rsid w:val="00CC5507"/>
    <w:rsid w:val="00CD1A5E"/>
    <w:rsid w:val="00CE16DB"/>
    <w:rsid w:val="00CE544F"/>
    <w:rsid w:val="00CF1790"/>
    <w:rsid w:val="00CF4C5D"/>
    <w:rsid w:val="00CF5DE0"/>
    <w:rsid w:val="00CF6C04"/>
    <w:rsid w:val="00D06A9E"/>
    <w:rsid w:val="00D103C7"/>
    <w:rsid w:val="00D12195"/>
    <w:rsid w:val="00D1243E"/>
    <w:rsid w:val="00D176E9"/>
    <w:rsid w:val="00D2138E"/>
    <w:rsid w:val="00D3421C"/>
    <w:rsid w:val="00D41F39"/>
    <w:rsid w:val="00D4502D"/>
    <w:rsid w:val="00D54D80"/>
    <w:rsid w:val="00D644A1"/>
    <w:rsid w:val="00D67F11"/>
    <w:rsid w:val="00D73BB3"/>
    <w:rsid w:val="00D74634"/>
    <w:rsid w:val="00D77E24"/>
    <w:rsid w:val="00D80E22"/>
    <w:rsid w:val="00D81CDC"/>
    <w:rsid w:val="00D82E27"/>
    <w:rsid w:val="00D83BFB"/>
    <w:rsid w:val="00D85083"/>
    <w:rsid w:val="00D85CD9"/>
    <w:rsid w:val="00D901BB"/>
    <w:rsid w:val="00D90FD9"/>
    <w:rsid w:val="00D92F70"/>
    <w:rsid w:val="00DA6E77"/>
    <w:rsid w:val="00DA7BEE"/>
    <w:rsid w:val="00DB579B"/>
    <w:rsid w:val="00DB7DF2"/>
    <w:rsid w:val="00DC03ED"/>
    <w:rsid w:val="00DC7563"/>
    <w:rsid w:val="00DD2420"/>
    <w:rsid w:val="00DD7274"/>
    <w:rsid w:val="00DE3F30"/>
    <w:rsid w:val="00DE4A9E"/>
    <w:rsid w:val="00DF3426"/>
    <w:rsid w:val="00DF357A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1E5C"/>
    <w:rsid w:val="00E429E6"/>
    <w:rsid w:val="00E465A3"/>
    <w:rsid w:val="00E5074B"/>
    <w:rsid w:val="00E56974"/>
    <w:rsid w:val="00E6673C"/>
    <w:rsid w:val="00E708AA"/>
    <w:rsid w:val="00E72134"/>
    <w:rsid w:val="00E72BDD"/>
    <w:rsid w:val="00E740CC"/>
    <w:rsid w:val="00E85470"/>
    <w:rsid w:val="00E926B1"/>
    <w:rsid w:val="00E95C17"/>
    <w:rsid w:val="00EA2E1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2251"/>
    <w:rsid w:val="00EF54C6"/>
    <w:rsid w:val="00EF6E3C"/>
    <w:rsid w:val="00F047B8"/>
    <w:rsid w:val="00F20559"/>
    <w:rsid w:val="00F20925"/>
    <w:rsid w:val="00F218F9"/>
    <w:rsid w:val="00F2279A"/>
    <w:rsid w:val="00F25905"/>
    <w:rsid w:val="00F26D66"/>
    <w:rsid w:val="00F32579"/>
    <w:rsid w:val="00F41BD9"/>
    <w:rsid w:val="00F47E1B"/>
    <w:rsid w:val="00F54697"/>
    <w:rsid w:val="00F549BD"/>
    <w:rsid w:val="00F6273E"/>
    <w:rsid w:val="00F712E2"/>
    <w:rsid w:val="00F94EA2"/>
    <w:rsid w:val="00F9673B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D6264"/>
    <w:rsid w:val="00FD66B9"/>
    <w:rsid w:val="00FD7230"/>
    <w:rsid w:val="00FE0B21"/>
    <w:rsid w:val="00FE2407"/>
    <w:rsid w:val="00FE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0387A"/>
    <w:pPr>
      <w:numPr>
        <w:numId w:val="22"/>
      </w:numPr>
      <w:spacing w:before="120" w:after="120"/>
      <w:ind w:left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0387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customXml/itemProps3.xml><?xml version="1.0" encoding="utf-8"?>
<ds:datastoreItem xmlns:ds="http://schemas.openxmlformats.org/officeDocument/2006/customXml" ds:itemID="{8F14276F-72B3-4057-8C48-99791DF01947}"/>
</file>

<file path=customXml/itemProps4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1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5</cp:revision>
  <dcterms:created xsi:type="dcterms:W3CDTF">2025-08-28T20:19:00Z</dcterms:created>
  <dcterms:modified xsi:type="dcterms:W3CDTF">2025-09-26T04:49:00Z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